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BC1E" w14:textId="77777777" w:rsidR="00EF76F0" w:rsidRPr="00EF76F0" w:rsidRDefault="00EF76F0" w:rsidP="00EF76F0">
      <w:pPr>
        <w:jc w:val="center"/>
        <w:rPr>
          <w:rFonts w:ascii="Gotham Rounded Book" w:hAnsi="Gotham Rounded Book"/>
          <w:b/>
        </w:rPr>
      </w:pPr>
      <w:r w:rsidRPr="00EF76F0">
        <w:rPr>
          <w:rFonts w:ascii="Gotham Rounded Book" w:hAnsi="Gotham Rounded Book"/>
          <w:b/>
        </w:rPr>
        <w:t xml:space="preserve">FINANCIAL STATEMENT FOR YEAR ENDED </w:t>
      </w:r>
      <w:r w:rsidRPr="00EF76F0">
        <w:rPr>
          <w:rFonts w:ascii="Gotham Rounded Book" w:hAnsi="Gotham Rounded Book"/>
          <w:b/>
          <w:highlight w:val="yellow"/>
        </w:rPr>
        <w:t>[DAY MONTH YEAR]</w:t>
      </w:r>
    </w:p>
    <w:p w14:paraId="2A21B0BA" w14:textId="77777777" w:rsidR="00EF76F0" w:rsidRPr="00EF76F0" w:rsidRDefault="00EF76F0" w:rsidP="00EF76F0">
      <w:pPr>
        <w:jc w:val="center"/>
        <w:rPr>
          <w:rFonts w:ascii="Gotham Rounded Book" w:hAnsi="Gotham Rounded Book"/>
          <w:b/>
          <w:sz w:val="16"/>
          <w:szCs w:val="16"/>
        </w:rPr>
      </w:pPr>
    </w:p>
    <w:p w14:paraId="6985A3A3" w14:textId="284EFE72" w:rsidR="00EF76F0" w:rsidRDefault="00EF76F0" w:rsidP="00EF76F0">
      <w:pPr>
        <w:jc w:val="center"/>
        <w:rPr>
          <w:rFonts w:ascii="Gotham Rounded Book" w:hAnsi="Gotham Rounded Book"/>
          <w:b/>
        </w:rPr>
      </w:pPr>
      <w:r w:rsidRPr="00EF76F0">
        <w:rPr>
          <w:rFonts w:ascii="Gotham Rounded Book" w:hAnsi="Gotham Rounded Book"/>
          <w:b/>
        </w:rPr>
        <w:t xml:space="preserve">INCOME &amp; EXPENDITURE STATEMENT FOR YEAR ENDED </w:t>
      </w:r>
      <w:r w:rsidRPr="00EF76F0">
        <w:rPr>
          <w:rFonts w:ascii="Gotham Rounded Book" w:hAnsi="Gotham Rounded Book"/>
          <w:b/>
          <w:highlight w:val="yellow"/>
        </w:rPr>
        <w:t>[DAY MONTH YEAR]</w:t>
      </w:r>
    </w:p>
    <w:p w14:paraId="798423B7" w14:textId="77777777" w:rsidR="00EF76F0" w:rsidRPr="00EF76F0" w:rsidRDefault="00EF76F0" w:rsidP="00EF76F0">
      <w:pPr>
        <w:jc w:val="center"/>
        <w:rPr>
          <w:rFonts w:ascii="Gotham Rounded Book" w:hAnsi="Gotham Rounded Book"/>
          <w:b/>
        </w:rPr>
      </w:pPr>
    </w:p>
    <w:tbl>
      <w:tblPr>
        <w:tblStyle w:val="TableGrid"/>
        <w:tblW w:w="484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284"/>
        <w:gridCol w:w="516"/>
        <w:gridCol w:w="1223"/>
        <w:gridCol w:w="211"/>
        <w:gridCol w:w="1533"/>
        <w:gridCol w:w="223"/>
        <w:gridCol w:w="1252"/>
        <w:gridCol w:w="640"/>
        <w:gridCol w:w="962"/>
        <w:gridCol w:w="472"/>
        <w:gridCol w:w="1565"/>
        <w:tblGridChange w:id="0">
          <w:tblGrid>
            <w:gridCol w:w="1244"/>
            <w:gridCol w:w="284"/>
            <w:gridCol w:w="516"/>
            <w:gridCol w:w="1223"/>
            <w:gridCol w:w="211"/>
            <w:gridCol w:w="1533"/>
            <w:gridCol w:w="223"/>
            <w:gridCol w:w="1252"/>
            <w:gridCol w:w="640"/>
            <w:gridCol w:w="962"/>
            <w:gridCol w:w="472"/>
            <w:gridCol w:w="1565"/>
          </w:tblGrid>
        </w:tblGridChange>
      </w:tblGrid>
      <w:tr w:rsidR="00EF76F0" w:rsidRPr="00EF76F0" w14:paraId="5A9AC906" w14:textId="77777777" w:rsidTr="00EF76F0">
        <w:tc>
          <w:tcPr>
            <w:tcW w:w="1009" w:type="pct"/>
            <w:gridSpan w:val="3"/>
          </w:tcPr>
          <w:p w14:paraId="46E39CC6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INCOME</w:t>
            </w:r>
          </w:p>
        </w:tc>
        <w:tc>
          <w:tcPr>
            <w:tcW w:w="708" w:type="pct"/>
            <w:gridSpan w:val="2"/>
          </w:tcPr>
          <w:p w14:paraId="25023BBC" w14:textId="7D0EDFE8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£</w:t>
            </w:r>
          </w:p>
        </w:tc>
        <w:tc>
          <w:tcPr>
            <w:tcW w:w="757" w:type="pct"/>
          </w:tcPr>
          <w:p w14:paraId="61BA7309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£</w:t>
            </w:r>
          </w:p>
        </w:tc>
        <w:tc>
          <w:tcPr>
            <w:tcW w:w="110" w:type="pct"/>
          </w:tcPr>
          <w:p w14:paraId="48DC1502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</w:p>
        </w:tc>
        <w:tc>
          <w:tcPr>
            <w:tcW w:w="934" w:type="pct"/>
            <w:gridSpan w:val="2"/>
          </w:tcPr>
          <w:p w14:paraId="3E1EC76B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EXPENDITURE</w:t>
            </w:r>
          </w:p>
        </w:tc>
        <w:tc>
          <w:tcPr>
            <w:tcW w:w="708" w:type="pct"/>
            <w:gridSpan w:val="2"/>
          </w:tcPr>
          <w:p w14:paraId="3DD5179B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£</w:t>
            </w:r>
          </w:p>
        </w:tc>
        <w:tc>
          <w:tcPr>
            <w:tcW w:w="773" w:type="pct"/>
          </w:tcPr>
          <w:p w14:paraId="32F776F1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£</w:t>
            </w:r>
          </w:p>
        </w:tc>
      </w:tr>
      <w:tr w:rsidR="00EF76F0" w:rsidRPr="00EF76F0" w14:paraId="63CC381B" w14:textId="77777777" w:rsidTr="00EF76F0">
        <w:tc>
          <w:tcPr>
            <w:tcW w:w="1009" w:type="pct"/>
            <w:gridSpan w:val="3"/>
          </w:tcPr>
          <w:p w14:paraId="7F1EE456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</w:p>
        </w:tc>
        <w:tc>
          <w:tcPr>
            <w:tcW w:w="708" w:type="pct"/>
            <w:gridSpan w:val="2"/>
          </w:tcPr>
          <w:p w14:paraId="5F2AAC6E" w14:textId="63BDE384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202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1</w:t>
            </w:r>
            <w:r w:rsidRPr="00EF76F0">
              <w:rPr>
                <w:rFonts w:ascii="Gotham Rounded Book" w:hAnsi="Gotham Rounded Book"/>
                <w:bCs/>
              </w:rPr>
              <w:t>-202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2</w:t>
            </w:r>
          </w:p>
        </w:tc>
        <w:tc>
          <w:tcPr>
            <w:tcW w:w="757" w:type="pct"/>
          </w:tcPr>
          <w:p w14:paraId="0325D51A" w14:textId="20F1BA2F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20</w:t>
            </w:r>
            <w:r>
              <w:rPr>
                <w:rFonts w:ascii="Gotham Rounded Book" w:hAnsi="Gotham Rounded Book"/>
                <w:bCs/>
              </w:rPr>
              <w:t>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0</w:t>
            </w:r>
            <w:r w:rsidRPr="00EF76F0">
              <w:rPr>
                <w:rFonts w:ascii="Gotham Rounded Book" w:hAnsi="Gotham Rounded Book"/>
                <w:bCs/>
              </w:rPr>
              <w:t xml:space="preserve"> - 202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1</w:t>
            </w:r>
          </w:p>
        </w:tc>
        <w:tc>
          <w:tcPr>
            <w:tcW w:w="110" w:type="pct"/>
          </w:tcPr>
          <w:p w14:paraId="5D6CF174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</w:p>
        </w:tc>
        <w:tc>
          <w:tcPr>
            <w:tcW w:w="934" w:type="pct"/>
            <w:gridSpan w:val="2"/>
          </w:tcPr>
          <w:p w14:paraId="3777D306" w14:textId="77777777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</w:p>
        </w:tc>
        <w:tc>
          <w:tcPr>
            <w:tcW w:w="708" w:type="pct"/>
            <w:gridSpan w:val="2"/>
          </w:tcPr>
          <w:p w14:paraId="0AE75C88" w14:textId="2DD0891F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202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1</w:t>
            </w:r>
            <w:r w:rsidRPr="00EF76F0">
              <w:rPr>
                <w:rFonts w:ascii="Gotham Rounded Book" w:hAnsi="Gotham Rounded Book"/>
                <w:bCs/>
              </w:rPr>
              <w:t>-202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2</w:t>
            </w:r>
          </w:p>
        </w:tc>
        <w:tc>
          <w:tcPr>
            <w:tcW w:w="773" w:type="pct"/>
          </w:tcPr>
          <w:p w14:paraId="68D58E97" w14:textId="2B212DE8" w:rsidR="00EF76F0" w:rsidRPr="00EF76F0" w:rsidRDefault="00EF76F0" w:rsidP="00EF76F0">
            <w:pPr>
              <w:jc w:val="center"/>
              <w:rPr>
                <w:rFonts w:ascii="Gotham Rounded Book" w:hAnsi="Gotham Rounded Book"/>
                <w:bCs/>
              </w:rPr>
            </w:pPr>
            <w:r w:rsidRPr="00EF76F0">
              <w:rPr>
                <w:rFonts w:ascii="Gotham Rounded Book" w:hAnsi="Gotham Rounded Book"/>
                <w:bCs/>
              </w:rPr>
              <w:t>20</w:t>
            </w:r>
            <w:r>
              <w:rPr>
                <w:rFonts w:ascii="Gotham Rounded Book" w:hAnsi="Gotham Rounded Book"/>
                <w:bCs/>
              </w:rPr>
              <w:t>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0</w:t>
            </w:r>
            <w:r w:rsidRPr="00EF76F0">
              <w:rPr>
                <w:rFonts w:ascii="Gotham Rounded Book" w:hAnsi="Gotham Rounded Book"/>
                <w:bCs/>
              </w:rPr>
              <w:t xml:space="preserve"> - 202</w:t>
            </w:r>
            <w:r w:rsidRPr="00EF76F0">
              <w:rPr>
                <w:rFonts w:ascii="Gotham Rounded Book" w:hAnsi="Gotham Rounded Book"/>
                <w:bCs/>
                <w:highlight w:val="yellow"/>
              </w:rPr>
              <w:t>1</w:t>
            </w:r>
          </w:p>
        </w:tc>
      </w:tr>
      <w:tr w:rsidR="00EF76F0" w:rsidRPr="00EF76F0" w14:paraId="4A399E07" w14:textId="77777777" w:rsidTr="00EF76F0">
        <w:tc>
          <w:tcPr>
            <w:tcW w:w="1009" w:type="pct"/>
            <w:gridSpan w:val="3"/>
          </w:tcPr>
          <w:p w14:paraId="2C914A50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CDCA51E" w14:textId="0EE66616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17B769BC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7260121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6AA39A94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216E1AE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1809C79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74C32B22" w14:textId="77777777" w:rsidTr="00EF76F0">
        <w:tc>
          <w:tcPr>
            <w:tcW w:w="1009" w:type="pct"/>
            <w:gridSpan w:val="3"/>
          </w:tcPr>
          <w:p w14:paraId="1F704DA8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Membership</w:t>
            </w:r>
          </w:p>
        </w:tc>
        <w:tc>
          <w:tcPr>
            <w:tcW w:w="708" w:type="pct"/>
            <w:gridSpan w:val="2"/>
          </w:tcPr>
          <w:p w14:paraId="325FFB13" w14:textId="0C80B342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57" w:type="pct"/>
          </w:tcPr>
          <w:p w14:paraId="272FE7F6" w14:textId="2CD711FF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110" w:type="pct"/>
          </w:tcPr>
          <w:p w14:paraId="73E29CF5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57AC65F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EN Membership</w:t>
            </w:r>
          </w:p>
        </w:tc>
        <w:tc>
          <w:tcPr>
            <w:tcW w:w="708" w:type="pct"/>
            <w:gridSpan w:val="2"/>
          </w:tcPr>
          <w:p w14:paraId="0BD11525" w14:textId="3CE55DF3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6F24E070" w14:textId="4B27E111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4879953E" w14:textId="77777777" w:rsidTr="00EF76F0">
        <w:tc>
          <w:tcPr>
            <w:tcW w:w="1009" w:type="pct"/>
            <w:gridSpan w:val="3"/>
          </w:tcPr>
          <w:p w14:paraId="5043CDC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43B1BCC" w14:textId="5D533971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7AA6314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54BD7EA2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04AFE0D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6A51B00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5ADC176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64C3A30E" w14:textId="77777777" w:rsidTr="00EF76F0">
        <w:tc>
          <w:tcPr>
            <w:tcW w:w="1009" w:type="pct"/>
            <w:gridSpan w:val="3"/>
          </w:tcPr>
          <w:p w14:paraId="7B5F3D6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Competition</w:t>
            </w:r>
          </w:p>
        </w:tc>
        <w:tc>
          <w:tcPr>
            <w:tcW w:w="708" w:type="pct"/>
            <w:gridSpan w:val="2"/>
          </w:tcPr>
          <w:p w14:paraId="0FC4202B" w14:textId="23E5EE69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  <w:tc>
          <w:tcPr>
            <w:tcW w:w="757" w:type="pct"/>
          </w:tcPr>
          <w:p w14:paraId="7212D37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  <w:tc>
          <w:tcPr>
            <w:tcW w:w="110" w:type="pct"/>
          </w:tcPr>
          <w:p w14:paraId="574808EC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018B2DAA" w14:textId="2E978650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 xml:space="preserve">Competition </w:t>
            </w:r>
          </w:p>
        </w:tc>
        <w:tc>
          <w:tcPr>
            <w:tcW w:w="708" w:type="pct"/>
            <w:gridSpan w:val="2"/>
          </w:tcPr>
          <w:p w14:paraId="536383C3" w14:textId="53A5F6E4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2BC2A1BD" w14:textId="340CA84D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22672B50" w14:textId="77777777" w:rsidTr="00EF76F0">
        <w:tc>
          <w:tcPr>
            <w:tcW w:w="1009" w:type="pct"/>
            <w:gridSpan w:val="3"/>
          </w:tcPr>
          <w:p w14:paraId="4053304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2708FC7" w14:textId="307E476F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434899A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533BD677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399F668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332E0877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08077D86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2BDE8990" w14:textId="77777777" w:rsidTr="00EF76F0">
        <w:tc>
          <w:tcPr>
            <w:tcW w:w="1009" w:type="pct"/>
            <w:gridSpan w:val="3"/>
          </w:tcPr>
          <w:p w14:paraId="6AF5674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Officiating</w:t>
            </w:r>
          </w:p>
        </w:tc>
        <w:tc>
          <w:tcPr>
            <w:tcW w:w="708" w:type="pct"/>
            <w:gridSpan w:val="2"/>
          </w:tcPr>
          <w:p w14:paraId="638869CE" w14:textId="06087C70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57" w:type="pct"/>
          </w:tcPr>
          <w:p w14:paraId="035001A5" w14:textId="0E9A9235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110" w:type="pct"/>
          </w:tcPr>
          <w:p w14:paraId="2F5BC972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6F4BDE39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Officiating</w:t>
            </w:r>
          </w:p>
        </w:tc>
        <w:tc>
          <w:tcPr>
            <w:tcW w:w="708" w:type="pct"/>
            <w:gridSpan w:val="2"/>
          </w:tcPr>
          <w:p w14:paraId="4C99304F" w14:textId="5AE7B399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2BDF2D6D" w14:textId="2033366B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3B172A3C" w14:textId="77777777" w:rsidTr="00EF76F0">
        <w:tc>
          <w:tcPr>
            <w:tcW w:w="1009" w:type="pct"/>
            <w:gridSpan w:val="3"/>
          </w:tcPr>
          <w:p w14:paraId="1350206C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03F8912D" w14:textId="5CE49E59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71E618D4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235360AC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50B07070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1BD65D3E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09C3E43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3F898E5F" w14:textId="77777777" w:rsidTr="00EF76F0">
        <w:tc>
          <w:tcPr>
            <w:tcW w:w="1009" w:type="pct"/>
            <w:gridSpan w:val="3"/>
          </w:tcPr>
          <w:p w14:paraId="02BC1D3D" w14:textId="05E1E534" w:rsidR="00EF76F0" w:rsidRPr="00EF76F0" w:rsidRDefault="00EF76F0" w:rsidP="00EE0427">
            <w:pPr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Volunteer Recognition</w:t>
            </w:r>
          </w:p>
        </w:tc>
        <w:tc>
          <w:tcPr>
            <w:tcW w:w="708" w:type="pct"/>
            <w:gridSpan w:val="2"/>
          </w:tcPr>
          <w:p w14:paraId="05BA4DAF" w14:textId="4622AF9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57" w:type="pct"/>
          </w:tcPr>
          <w:p w14:paraId="5742DF9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  <w:tc>
          <w:tcPr>
            <w:tcW w:w="110" w:type="pct"/>
          </w:tcPr>
          <w:p w14:paraId="3B893483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19B04FC6" w14:textId="3BB71A6F" w:rsidR="00EF76F0" w:rsidRPr="00EF76F0" w:rsidRDefault="00EF76F0" w:rsidP="00EE0427">
            <w:pPr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Volunteer Recognition</w:t>
            </w:r>
          </w:p>
        </w:tc>
        <w:tc>
          <w:tcPr>
            <w:tcW w:w="708" w:type="pct"/>
            <w:gridSpan w:val="2"/>
          </w:tcPr>
          <w:p w14:paraId="1BF10BAA" w14:textId="7A7DE159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09593D19" w14:textId="1A68EFCA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06C7124F" w14:textId="77777777" w:rsidTr="00EF76F0">
        <w:tc>
          <w:tcPr>
            <w:tcW w:w="1009" w:type="pct"/>
            <w:gridSpan w:val="3"/>
          </w:tcPr>
          <w:p w14:paraId="7CFFB687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790A4F94" w14:textId="2E3A230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1B9BD3C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4418729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78F15AB4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E31A6A5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31D30081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37C2CE40" w14:textId="77777777" w:rsidTr="00EF76F0">
        <w:tc>
          <w:tcPr>
            <w:tcW w:w="1009" w:type="pct"/>
            <w:gridSpan w:val="3"/>
          </w:tcPr>
          <w:p w14:paraId="1E161214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4FC057A4" w14:textId="503F1303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20EF0845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0D1D02CE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2D01541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Bursaries</w:t>
            </w:r>
          </w:p>
        </w:tc>
        <w:tc>
          <w:tcPr>
            <w:tcW w:w="708" w:type="pct"/>
            <w:gridSpan w:val="2"/>
          </w:tcPr>
          <w:p w14:paraId="27045D49" w14:textId="4A3B090B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6D7B8C50" w14:textId="55D6D29F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2E3893A7" w14:textId="77777777" w:rsidTr="00EF76F0">
        <w:tc>
          <w:tcPr>
            <w:tcW w:w="1009" w:type="pct"/>
            <w:gridSpan w:val="3"/>
          </w:tcPr>
          <w:p w14:paraId="476F4A63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13858957" w14:textId="26DA2EA5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04F28C2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67F65FF8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71CC9DB5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1CB292E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79F7B06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08C0A425" w14:textId="77777777" w:rsidTr="00EF76F0">
        <w:tc>
          <w:tcPr>
            <w:tcW w:w="1009" w:type="pct"/>
            <w:gridSpan w:val="3"/>
          </w:tcPr>
          <w:p w14:paraId="4B8534E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04C37F8" w14:textId="704F4D33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170C171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45DD7ED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5D585A51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Website</w:t>
            </w:r>
          </w:p>
        </w:tc>
        <w:tc>
          <w:tcPr>
            <w:tcW w:w="708" w:type="pct"/>
            <w:gridSpan w:val="2"/>
          </w:tcPr>
          <w:p w14:paraId="218DCF90" w14:textId="6353475B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58607DA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48F09360" w14:textId="77777777" w:rsidTr="00EF76F0">
        <w:tc>
          <w:tcPr>
            <w:tcW w:w="1009" w:type="pct"/>
            <w:gridSpan w:val="3"/>
          </w:tcPr>
          <w:p w14:paraId="6165CF52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19CF5941" w14:textId="2DFA8DD2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429FCBA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0753E87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3909ABD8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4312410E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2E5689C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1D5ED46B" w14:textId="77777777" w:rsidTr="00EF76F0">
        <w:tc>
          <w:tcPr>
            <w:tcW w:w="1009" w:type="pct"/>
            <w:gridSpan w:val="3"/>
          </w:tcPr>
          <w:p w14:paraId="50529BEC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0C34829B" w14:textId="5091978E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55832DE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2485D117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3CB319BA" w14:textId="2D5AFF9F" w:rsidR="00EF76F0" w:rsidRPr="00EF76F0" w:rsidRDefault="00EF76F0" w:rsidP="00EE0427">
            <w:pPr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Virtual conferencing</w:t>
            </w:r>
          </w:p>
        </w:tc>
        <w:tc>
          <w:tcPr>
            <w:tcW w:w="708" w:type="pct"/>
            <w:gridSpan w:val="2"/>
          </w:tcPr>
          <w:p w14:paraId="3DEEBB27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0A8EA50F" w14:textId="75D97290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3AF01BB2" w14:textId="77777777" w:rsidTr="00EF76F0">
        <w:tc>
          <w:tcPr>
            <w:tcW w:w="1009" w:type="pct"/>
            <w:gridSpan w:val="3"/>
          </w:tcPr>
          <w:p w14:paraId="5A07C78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777EDB96" w14:textId="6EC3A6B2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58BAFD41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189298E2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4AFFC9A7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51E7E44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482E7FF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4819714F" w14:textId="77777777" w:rsidTr="00EF76F0">
        <w:tc>
          <w:tcPr>
            <w:tcW w:w="1009" w:type="pct"/>
            <w:gridSpan w:val="3"/>
          </w:tcPr>
          <w:p w14:paraId="286343E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033085EE" w14:textId="1F9B64C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778EB7D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39300F79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03CE674F" w14:textId="7061E916" w:rsidR="00EF76F0" w:rsidRPr="00EF76F0" w:rsidRDefault="00EF76F0" w:rsidP="00EE0427">
            <w:pPr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Committee</w:t>
            </w:r>
            <w:r w:rsidRPr="00EF76F0">
              <w:rPr>
                <w:rFonts w:ascii="Gotham Rounded Book" w:hAnsi="Gotham Rounded Book"/>
              </w:rPr>
              <w:t xml:space="preserve"> </w:t>
            </w:r>
            <w:r w:rsidRPr="00EF76F0">
              <w:rPr>
                <w:rFonts w:ascii="Gotham Rounded Book" w:hAnsi="Gotham Rounded Book"/>
              </w:rPr>
              <w:t>meeting</w:t>
            </w:r>
            <w:r>
              <w:rPr>
                <w:rFonts w:ascii="Gotham Rounded Book" w:hAnsi="Gotham Rounded Book"/>
              </w:rPr>
              <w:t>s</w:t>
            </w:r>
          </w:p>
        </w:tc>
        <w:tc>
          <w:tcPr>
            <w:tcW w:w="708" w:type="pct"/>
            <w:gridSpan w:val="2"/>
          </w:tcPr>
          <w:p w14:paraId="205DE6B7" w14:textId="2481FF8A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4D68C9F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670FE7AC" w14:textId="77777777" w:rsidTr="00EF76F0">
        <w:tc>
          <w:tcPr>
            <w:tcW w:w="1009" w:type="pct"/>
            <w:gridSpan w:val="3"/>
          </w:tcPr>
          <w:p w14:paraId="35029E9C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408BA3A8" w14:textId="7370EDC4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48124DD4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0140AA24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28CBDEA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302A6426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6550C7D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6CAA3DC2" w14:textId="77777777" w:rsidTr="00EF76F0">
        <w:tc>
          <w:tcPr>
            <w:tcW w:w="1009" w:type="pct"/>
            <w:gridSpan w:val="3"/>
          </w:tcPr>
          <w:p w14:paraId="6837A22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39557961" w14:textId="16F399EA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1F1E60B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6B705A10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503C0A01" w14:textId="7737E74D" w:rsidR="00EF76F0" w:rsidRPr="00EF76F0" w:rsidRDefault="00EF76F0" w:rsidP="00EE0427">
            <w:pPr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Committee</w:t>
            </w:r>
            <w:r w:rsidRPr="00EF76F0">
              <w:rPr>
                <w:rFonts w:ascii="Gotham Rounded Book" w:hAnsi="Gotham Rounded Book"/>
              </w:rPr>
              <w:t xml:space="preserve"> </w:t>
            </w:r>
            <w:r w:rsidRPr="00EF76F0">
              <w:rPr>
                <w:rFonts w:ascii="Gotham Rounded Book" w:hAnsi="Gotham Rounded Book"/>
              </w:rPr>
              <w:t>Expenses</w:t>
            </w:r>
          </w:p>
        </w:tc>
        <w:tc>
          <w:tcPr>
            <w:tcW w:w="708" w:type="pct"/>
            <w:gridSpan w:val="2"/>
          </w:tcPr>
          <w:p w14:paraId="2A589B5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244B0276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4161319A" w14:textId="77777777" w:rsidTr="00EF76F0">
        <w:tc>
          <w:tcPr>
            <w:tcW w:w="1009" w:type="pct"/>
            <w:gridSpan w:val="3"/>
          </w:tcPr>
          <w:p w14:paraId="5A1033F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3AA64134" w14:textId="17455629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172043C1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4BD4111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21A162C0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475611B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4BF2EC54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30DFF63E" w14:textId="77777777" w:rsidTr="00EF76F0">
        <w:tc>
          <w:tcPr>
            <w:tcW w:w="1009" w:type="pct"/>
            <w:gridSpan w:val="3"/>
          </w:tcPr>
          <w:p w14:paraId="48B8A7AD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6F0583AB" w14:textId="5F1153BD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41991F9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2A5D05F9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4DBAE471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Miscellaneous</w:t>
            </w:r>
          </w:p>
        </w:tc>
        <w:tc>
          <w:tcPr>
            <w:tcW w:w="708" w:type="pct"/>
            <w:gridSpan w:val="2"/>
          </w:tcPr>
          <w:p w14:paraId="15DAABB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  <w:tc>
          <w:tcPr>
            <w:tcW w:w="773" w:type="pct"/>
          </w:tcPr>
          <w:p w14:paraId="00FACEE6" w14:textId="0E9C01CF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1B928AF7" w14:textId="77777777" w:rsidTr="00EF76F0">
        <w:trPr>
          <w:trHeight w:val="203"/>
        </w:trPr>
        <w:tc>
          <w:tcPr>
            <w:tcW w:w="1009" w:type="pct"/>
            <w:gridSpan w:val="3"/>
            <w:tcBorders>
              <w:bottom w:val="single" w:sz="4" w:space="0" w:color="auto"/>
            </w:tcBorders>
          </w:tcPr>
          <w:p w14:paraId="1AF67434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7BD4BF66" w14:textId="756F19C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BBF9FB5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  <w:tcBorders>
              <w:bottom w:val="single" w:sz="4" w:space="0" w:color="auto"/>
            </w:tcBorders>
          </w:tcPr>
          <w:p w14:paraId="715EB758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  <w:tcBorders>
              <w:bottom w:val="single" w:sz="4" w:space="0" w:color="auto"/>
            </w:tcBorders>
          </w:tcPr>
          <w:p w14:paraId="59ACADF1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5099E3D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3AC7BC6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4A6AC89C" w14:textId="77777777" w:rsidTr="00EF76F0">
        <w:tc>
          <w:tcPr>
            <w:tcW w:w="10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E9E245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TOTAL INCOME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9A6847" w14:textId="316AD446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</w:tcPr>
          <w:p w14:paraId="009F4543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Cs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  <w:tc>
          <w:tcPr>
            <w:tcW w:w="110" w:type="pct"/>
            <w:tcBorders>
              <w:top w:val="single" w:sz="4" w:space="0" w:color="auto"/>
              <w:bottom w:val="single" w:sz="4" w:space="0" w:color="auto"/>
            </w:tcBorders>
          </w:tcPr>
          <w:p w14:paraId="7930CA2B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C8C19E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TOTAL EXPENDITURE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8A24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X,XXX.XX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bottom w:val="single" w:sz="4" w:space="0" w:color="auto"/>
            </w:tcBorders>
          </w:tcPr>
          <w:p w14:paraId="4D36CD3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Cs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</w:tr>
      <w:tr w:rsidR="00EF76F0" w:rsidRPr="00EF76F0" w14:paraId="43ABC79A" w14:textId="77777777" w:rsidTr="00EF76F0">
        <w:tc>
          <w:tcPr>
            <w:tcW w:w="1009" w:type="pct"/>
            <w:gridSpan w:val="3"/>
            <w:tcBorders>
              <w:top w:val="single" w:sz="4" w:space="0" w:color="auto"/>
            </w:tcBorders>
          </w:tcPr>
          <w:p w14:paraId="7D9EF384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</w:tcBorders>
          </w:tcPr>
          <w:p w14:paraId="55F10FE7" w14:textId="3D7EFEAA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1BFC01F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  <w:tc>
          <w:tcPr>
            <w:tcW w:w="110" w:type="pct"/>
            <w:tcBorders>
              <w:top w:val="single" w:sz="4" w:space="0" w:color="auto"/>
            </w:tcBorders>
          </w:tcPr>
          <w:p w14:paraId="2DE4FE0F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</w:tcBorders>
          </w:tcPr>
          <w:p w14:paraId="44F3534D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</w:tcBorders>
          </w:tcPr>
          <w:p w14:paraId="45CF803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  <w:tc>
          <w:tcPr>
            <w:tcW w:w="773" w:type="pct"/>
            <w:tcBorders>
              <w:top w:val="single" w:sz="4" w:space="0" w:color="auto"/>
            </w:tcBorders>
          </w:tcPr>
          <w:p w14:paraId="4477D17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</w:tr>
      <w:tr w:rsidR="00EF76F0" w:rsidRPr="00EF76F0" w14:paraId="7EBE1F27" w14:textId="77777777" w:rsidTr="00EF76F0">
        <w:tc>
          <w:tcPr>
            <w:tcW w:w="1009" w:type="pct"/>
            <w:gridSpan w:val="3"/>
          </w:tcPr>
          <w:p w14:paraId="45DC10B8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267A39B0" w14:textId="0F66750C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3A03DC6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412BD9A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4A499AE8" w14:textId="5D738419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Surplus</w:t>
            </w:r>
            <w:r>
              <w:rPr>
                <w:rFonts w:ascii="Gotham Rounded Book" w:hAnsi="Gotham Rounded Book"/>
              </w:rPr>
              <w:t>/Deficit</w:t>
            </w:r>
          </w:p>
        </w:tc>
        <w:tc>
          <w:tcPr>
            <w:tcW w:w="708" w:type="pct"/>
            <w:gridSpan w:val="2"/>
          </w:tcPr>
          <w:p w14:paraId="04C89BD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  <w:bCs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X,XXX.XX</w:t>
            </w:r>
            <w:proofErr w:type="gramEnd"/>
          </w:p>
        </w:tc>
        <w:tc>
          <w:tcPr>
            <w:tcW w:w="773" w:type="pct"/>
          </w:tcPr>
          <w:p w14:paraId="1F0E32C3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</w:tr>
      <w:tr w:rsidR="00EF76F0" w:rsidRPr="00EF76F0" w14:paraId="52661182" w14:textId="77777777" w:rsidTr="00EF76F0">
        <w:tc>
          <w:tcPr>
            <w:tcW w:w="1009" w:type="pct"/>
            <w:gridSpan w:val="3"/>
            <w:tcBorders>
              <w:bottom w:val="single" w:sz="4" w:space="0" w:color="auto"/>
            </w:tcBorders>
          </w:tcPr>
          <w:p w14:paraId="5EBE23D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3F71AE92" w14:textId="1FE9A33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742EB1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  <w:tcBorders>
              <w:bottom w:val="single" w:sz="4" w:space="0" w:color="auto"/>
            </w:tcBorders>
          </w:tcPr>
          <w:p w14:paraId="2D42635F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  <w:tcBorders>
              <w:bottom w:val="single" w:sz="4" w:space="0" w:color="auto"/>
            </w:tcBorders>
          </w:tcPr>
          <w:p w14:paraId="66EAF0F3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5E2A9861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  <w:tcBorders>
              <w:bottom w:val="single" w:sz="4" w:space="0" w:color="auto"/>
            </w:tcBorders>
          </w:tcPr>
          <w:p w14:paraId="2324B5F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4C4E4E09" w14:textId="77777777" w:rsidTr="00EF76F0">
        <w:tc>
          <w:tcPr>
            <w:tcW w:w="100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0BA9254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8C5BCA" w14:textId="37A97245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  <w:bCs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23A9FB7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  <w:tc>
          <w:tcPr>
            <w:tcW w:w="110" w:type="pct"/>
            <w:tcBorders>
              <w:top w:val="single" w:sz="4" w:space="0" w:color="auto"/>
              <w:bottom w:val="double" w:sz="4" w:space="0" w:color="auto"/>
            </w:tcBorders>
          </w:tcPr>
          <w:p w14:paraId="4B2209EF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E3F02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80CD8E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  <w:bCs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0A5A7BDC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proofErr w:type="gramStart"/>
            <w:r w:rsidRPr="00EF76F0">
              <w:rPr>
                <w:rFonts w:ascii="Gotham Rounded Book" w:hAnsi="Gotham Rounded Book"/>
              </w:rPr>
              <w:t>XX,XXX.XX</w:t>
            </w:r>
            <w:proofErr w:type="gramEnd"/>
          </w:p>
        </w:tc>
      </w:tr>
      <w:tr w:rsidR="00EF76F0" w:rsidRPr="00EF76F0" w14:paraId="21CE694D" w14:textId="77777777" w:rsidTr="00EF76F0">
        <w:tc>
          <w:tcPr>
            <w:tcW w:w="1009" w:type="pct"/>
            <w:gridSpan w:val="3"/>
            <w:tcBorders>
              <w:top w:val="double" w:sz="4" w:space="0" w:color="auto"/>
            </w:tcBorders>
          </w:tcPr>
          <w:p w14:paraId="73148210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top w:val="double" w:sz="4" w:space="0" w:color="auto"/>
            </w:tcBorders>
          </w:tcPr>
          <w:p w14:paraId="74CE94FF" w14:textId="3DA5F6D3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3436FE23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  <w:tcBorders>
              <w:top w:val="double" w:sz="4" w:space="0" w:color="auto"/>
            </w:tcBorders>
          </w:tcPr>
          <w:p w14:paraId="3CC0562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  <w:tcBorders>
              <w:top w:val="double" w:sz="4" w:space="0" w:color="auto"/>
            </w:tcBorders>
          </w:tcPr>
          <w:p w14:paraId="39B64DBE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tcBorders>
              <w:top w:val="double" w:sz="4" w:space="0" w:color="auto"/>
            </w:tcBorders>
          </w:tcPr>
          <w:p w14:paraId="21D14C9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  <w:tcBorders>
              <w:top w:val="double" w:sz="4" w:space="0" w:color="auto"/>
            </w:tcBorders>
          </w:tcPr>
          <w:p w14:paraId="7574EDA9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3FCD1635" w14:textId="77777777" w:rsidTr="00EF76F0">
        <w:tc>
          <w:tcPr>
            <w:tcW w:w="1009" w:type="pct"/>
            <w:gridSpan w:val="3"/>
            <w:shd w:val="clear" w:color="auto" w:fill="808080" w:themeFill="background1" w:themeFillShade="80"/>
          </w:tcPr>
          <w:p w14:paraId="06AA810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shd w:val="clear" w:color="auto" w:fill="808080" w:themeFill="background1" w:themeFillShade="80"/>
          </w:tcPr>
          <w:p w14:paraId="562472AF" w14:textId="0DFD5AB0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  <w:shd w:val="clear" w:color="auto" w:fill="808080" w:themeFill="background1" w:themeFillShade="80"/>
          </w:tcPr>
          <w:p w14:paraId="4F50838F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  <w:shd w:val="clear" w:color="auto" w:fill="808080" w:themeFill="background1" w:themeFillShade="80"/>
          </w:tcPr>
          <w:p w14:paraId="5ED3D293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  <w:shd w:val="clear" w:color="auto" w:fill="808080" w:themeFill="background1" w:themeFillShade="80"/>
          </w:tcPr>
          <w:p w14:paraId="7F423222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  <w:shd w:val="clear" w:color="auto" w:fill="808080" w:themeFill="background1" w:themeFillShade="80"/>
          </w:tcPr>
          <w:p w14:paraId="298A2F4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  <w:shd w:val="clear" w:color="auto" w:fill="808080" w:themeFill="background1" w:themeFillShade="80"/>
          </w:tcPr>
          <w:p w14:paraId="354554A5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1DA176D3" w14:textId="77777777" w:rsidTr="00EF76F0">
        <w:tc>
          <w:tcPr>
            <w:tcW w:w="1009" w:type="pct"/>
            <w:gridSpan w:val="3"/>
          </w:tcPr>
          <w:p w14:paraId="39D9C80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72DC3133" w14:textId="72F6FFBF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04585E41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4D24864E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0D413C00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1AA7816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271CF9A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503F1F2D" w14:textId="77777777" w:rsidTr="00EF76F0">
        <w:trPr>
          <w:gridAfter w:val="4"/>
          <w:wAfter w:w="1797" w:type="pct"/>
        </w:trPr>
        <w:tc>
          <w:tcPr>
            <w:tcW w:w="614" w:type="pct"/>
          </w:tcPr>
          <w:p w14:paraId="5A55559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  <w:tc>
          <w:tcPr>
            <w:tcW w:w="140" w:type="pct"/>
          </w:tcPr>
          <w:p w14:paraId="0FF356E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2448" w:type="pct"/>
            <w:gridSpan w:val="6"/>
          </w:tcPr>
          <w:p w14:paraId="05595C85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CASH BOOK</w:t>
            </w:r>
          </w:p>
        </w:tc>
      </w:tr>
      <w:tr w:rsidR="00EF76F0" w:rsidRPr="00EF76F0" w14:paraId="0E1BDA10" w14:textId="77777777" w:rsidTr="00EF76F0">
        <w:tc>
          <w:tcPr>
            <w:tcW w:w="1009" w:type="pct"/>
            <w:gridSpan w:val="3"/>
          </w:tcPr>
          <w:p w14:paraId="209BD86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15CA36E6" w14:textId="16C1F41B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57" w:type="pct"/>
          </w:tcPr>
          <w:p w14:paraId="09A8C79C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2AFE6C09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7D83703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708" w:type="pct"/>
            <w:gridSpan w:val="2"/>
          </w:tcPr>
          <w:p w14:paraId="367574E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773" w:type="pct"/>
          </w:tcPr>
          <w:p w14:paraId="5312AA4B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244A1819" w14:textId="77777777" w:rsidTr="00EF76F0">
        <w:tc>
          <w:tcPr>
            <w:tcW w:w="1009" w:type="pct"/>
            <w:gridSpan w:val="3"/>
          </w:tcPr>
          <w:p w14:paraId="5D8950FB" w14:textId="3DD9F093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At Bank [</w:t>
            </w:r>
            <w:r w:rsidRPr="00EF76F0">
              <w:rPr>
                <w:rFonts w:ascii="Gotham Rounded Book" w:hAnsi="Gotham Rounded Book"/>
                <w:highlight w:val="yellow"/>
              </w:rPr>
              <w:t>X</w:t>
            </w:r>
            <w:r w:rsidRPr="00EF76F0">
              <w:rPr>
                <w:rFonts w:ascii="Gotham Rounded Book" w:hAnsi="Gotham Rounded Book"/>
                <w:highlight w:val="yellow"/>
              </w:rPr>
              <w:t>.</w:t>
            </w:r>
            <w:r w:rsidRPr="00EF76F0">
              <w:rPr>
                <w:rFonts w:ascii="Gotham Rounded Book" w:hAnsi="Gotham Rounded Book"/>
                <w:highlight w:val="yellow"/>
              </w:rPr>
              <w:t>X</w:t>
            </w:r>
            <w:r w:rsidRPr="00EF76F0">
              <w:rPr>
                <w:rFonts w:ascii="Gotham Rounded Book" w:hAnsi="Gotham Rounded Book"/>
                <w:highlight w:val="yellow"/>
              </w:rPr>
              <w:t>.202</w:t>
            </w:r>
            <w:r w:rsidRPr="00EF76F0">
              <w:rPr>
                <w:rFonts w:ascii="Gotham Rounded Book" w:hAnsi="Gotham Rounded Book"/>
                <w:highlight w:val="yellow"/>
              </w:rPr>
              <w:t>1</w:t>
            </w:r>
            <w:r w:rsidRPr="00EF76F0">
              <w:rPr>
                <w:rFonts w:ascii="Gotham Rounded Book" w:hAnsi="Gotham Rounded Book"/>
              </w:rPr>
              <w:t>]</w:t>
            </w:r>
          </w:p>
        </w:tc>
        <w:tc>
          <w:tcPr>
            <w:tcW w:w="604" w:type="pct"/>
          </w:tcPr>
          <w:p w14:paraId="77F49DB9" w14:textId="070DC38B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861" w:type="pct"/>
            <w:gridSpan w:val="2"/>
          </w:tcPr>
          <w:p w14:paraId="7E53BBA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£X</w:t>
            </w:r>
          </w:p>
        </w:tc>
        <w:tc>
          <w:tcPr>
            <w:tcW w:w="110" w:type="pct"/>
          </w:tcPr>
          <w:p w14:paraId="6D535387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30B85C1A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Opening balance</w:t>
            </w:r>
          </w:p>
        </w:tc>
        <w:tc>
          <w:tcPr>
            <w:tcW w:w="475" w:type="pct"/>
          </w:tcPr>
          <w:p w14:paraId="2BB2273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006" w:type="pct"/>
            <w:gridSpan w:val="2"/>
          </w:tcPr>
          <w:p w14:paraId="6C98282C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5703F49C" w14:textId="77777777" w:rsidTr="00EF76F0">
        <w:tc>
          <w:tcPr>
            <w:tcW w:w="1009" w:type="pct"/>
            <w:gridSpan w:val="3"/>
          </w:tcPr>
          <w:p w14:paraId="498B3127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604" w:type="pct"/>
          </w:tcPr>
          <w:p w14:paraId="7BE9763D" w14:textId="1DC823CF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861" w:type="pct"/>
            <w:gridSpan w:val="2"/>
          </w:tcPr>
          <w:p w14:paraId="4669F088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</w:tcPr>
          <w:p w14:paraId="693D5A4F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71BE7EC9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Payments</w:t>
            </w:r>
          </w:p>
        </w:tc>
        <w:tc>
          <w:tcPr>
            <w:tcW w:w="475" w:type="pct"/>
          </w:tcPr>
          <w:p w14:paraId="3412C90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006" w:type="pct"/>
            <w:gridSpan w:val="2"/>
          </w:tcPr>
          <w:p w14:paraId="4FB7BE14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11417C62" w14:textId="77777777" w:rsidTr="00EF76F0">
        <w:tc>
          <w:tcPr>
            <w:tcW w:w="1009" w:type="pct"/>
            <w:gridSpan w:val="3"/>
          </w:tcPr>
          <w:p w14:paraId="4DCBDB5D" w14:textId="2875A038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Surplus 202</w:t>
            </w:r>
            <w:r>
              <w:rPr>
                <w:rFonts w:ascii="Gotham Rounded Book" w:hAnsi="Gotham Rounded Book"/>
              </w:rPr>
              <w:t>1</w:t>
            </w:r>
            <w:r w:rsidRPr="00EF76F0">
              <w:rPr>
                <w:rFonts w:ascii="Gotham Rounded Book" w:hAnsi="Gotham Rounded Book"/>
              </w:rPr>
              <w:t xml:space="preserve"> - 202</w:t>
            </w:r>
            <w:r>
              <w:rPr>
                <w:rFonts w:ascii="Gotham Rounded Book" w:hAnsi="Gotham Rounded Book"/>
              </w:rPr>
              <w:t>2</w:t>
            </w:r>
          </w:p>
        </w:tc>
        <w:tc>
          <w:tcPr>
            <w:tcW w:w="604" w:type="pct"/>
          </w:tcPr>
          <w:p w14:paraId="20AB5EB2" w14:textId="38309312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861" w:type="pct"/>
            <w:gridSpan w:val="2"/>
          </w:tcPr>
          <w:p w14:paraId="695C9952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£ X</w:t>
            </w:r>
          </w:p>
        </w:tc>
        <w:tc>
          <w:tcPr>
            <w:tcW w:w="110" w:type="pct"/>
          </w:tcPr>
          <w:p w14:paraId="2072C3A5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</w:tcPr>
          <w:p w14:paraId="6DC85726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Income</w:t>
            </w:r>
          </w:p>
        </w:tc>
        <w:tc>
          <w:tcPr>
            <w:tcW w:w="475" w:type="pct"/>
          </w:tcPr>
          <w:p w14:paraId="39C42E36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006" w:type="pct"/>
            <w:gridSpan w:val="2"/>
          </w:tcPr>
          <w:p w14:paraId="362DAC8D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  <w:r w:rsidRPr="00EF76F0">
              <w:rPr>
                <w:rFonts w:ascii="Gotham Rounded Book" w:hAnsi="Gotham Rounded Book"/>
              </w:rPr>
              <w:t>X</w:t>
            </w:r>
          </w:p>
        </w:tc>
      </w:tr>
      <w:tr w:rsidR="00EF76F0" w:rsidRPr="00EF76F0" w14:paraId="21A39860" w14:textId="77777777" w:rsidTr="00EF76F0">
        <w:tc>
          <w:tcPr>
            <w:tcW w:w="1009" w:type="pct"/>
            <w:gridSpan w:val="3"/>
            <w:tcBorders>
              <w:bottom w:val="single" w:sz="4" w:space="0" w:color="auto"/>
            </w:tcBorders>
          </w:tcPr>
          <w:p w14:paraId="184D894E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19936AC" w14:textId="67CBCF8B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861" w:type="pct"/>
            <w:gridSpan w:val="2"/>
            <w:tcBorders>
              <w:bottom w:val="single" w:sz="4" w:space="0" w:color="auto"/>
            </w:tcBorders>
          </w:tcPr>
          <w:p w14:paraId="1DD34D50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10" w:type="pct"/>
            <w:tcBorders>
              <w:bottom w:val="single" w:sz="4" w:space="0" w:color="auto"/>
            </w:tcBorders>
          </w:tcPr>
          <w:p w14:paraId="4E49AE09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934" w:type="pct"/>
            <w:gridSpan w:val="2"/>
            <w:tcBorders>
              <w:bottom w:val="single" w:sz="4" w:space="0" w:color="auto"/>
            </w:tcBorders>
          </w:tcPr>
          <w:p w14:paraId="7BA65D0B" w14:textId="77777777" w:rsidR="00EF76F0" w:rsidRPr="00EF76F0" w:rsidRDefault="00EF76F0" w:rsidP="00EE0427">
            <w:pPr>
              <w:rPr>
                <w:rFonts w:ascii="Gotham Rounded Book" w:hAnsi="Gotham Rounded Book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384C5DA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  <w:tc>
          <w:tcPr>
            <w:tcW w:w="1006" w:type="pct"/>
            <w:gridSpan w:val="2"/>
            <w:tcBorders>
              <w:bottom w:val="single" w:sz="4" w:space="0" w:color="auto"/>
            </w:tcBorders>
          </w:tcPr>
          <w:p w14:paraId="64B22789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</w:rPr>
            </w:pPr>
          </w:p>
        </w:tc>
      </w:tr>
      <w:tr w:rsidR="00EF76F0" w:rsidRPr="00EF76F0" w14:paraId="3A052AAF" w14:textId="77777777" w:rsidTr="00EF76F0">
        <w:tc>
          <w:tcPr>
            <w:tcW w:w="1009" w:type="pct"/>
            <w:gridSpan w:val="3"/>
            <w:tcBorders>
              <w:top w:val="single" w:sz="4" w:space="0" w:color="auto"/>
              <w:bottom w:val="triple" w:sz="4" w:space="0" w:color="auto"/>
            </w:tcBorders>
          </w:tcPr>
          <w:p w14:paraId="1C195A0B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TOTAL</w:t>
            </w:r>
          </w:p>
        </w:tc>
        <w:tc>
          <w:tcPr>
            <w:tcW w:w="604" w:type="pct"/>
            <w:tcBorders>
              <w:top w:val="single" w:sz="4" w:space="0" w:color="auto"/>
              <w:bottom w:val="triple" w:sz="4" w:space="0" w:color="auto"/>
            </w:tcBorders>
          </w:tcPr>
          <w:p w14:paraId="13A01032" w14:textId="623B4149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  <w:tc>
          <w:tcPr>
            <w:tcW w:w="861" w:type="pct"/>
            <w:gridSpan w:val="2"/>
            <w:tcBorders>
              <w:top w:val="single" w:sz="4" w:space="0" w:color="auto"/>
              <w:bottom w:val="triple" w:sz="4" w:space="0" w:color="auto"/>
            </w:tcBorders>
          </w:tcPr>
          <w:p w14:paraId="7E9A0A7A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£</w:t>
            </w:r>
          </w:p>
        </w:tc>
        <w:tc>
          <w:tcPr>
            <w:tcW w:w="110" w:type="pct"/>
            <w:tcBorders>
              <w:top w:val="single" w:sz="4" w:space="0" w:color="auto"/>
              <w:bottom w:val="triple" w:sz="4" w:space="0" w:color="auto"/>
            </w:tcBorders>
          </w:tcPr>
          <w:p w14:paraId="7690F2FD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triple" w:sz="4" w:space="0" w:color="auto"/>
            </w:tcBorders>
          </w:tcPr>
          <w:p w14:paraId="31C6B9BD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TOTAL</w:t>
            </w:r>
          </w:p>
        </w:tc>
        <w:tc>
          <w:tcPr>
            <w:tcW w:w="475" w:type="pct"/>
            <w:tcBorders>
              <w:top w:val="single" w:sz="4" w:space="0" w:color="auto"/>
              <w:bottom w:val="triple" w:sz="4" w:space="0" w:color="auto"/>
            </w:tcBorders>
          </w:tcPr>
          <w:p w14:paraId="2FD05BCE" w14:textId="77777777" w:rsidR="00EF76F0" w:rsidRPr="00EF76F0" w:rsidRDefault="00EF76F0" w:rsidP="00EE0427">
            <w:pPr>
              <w:jc w:val="center"/>
              <w:rPr>
                <w:rFonts w:ascii="Gotham Rounded Book" w:hAnsi="Gotham Rounded Book"/>
                <w:b/>
              </w:rPr>
            </w:pPr>
          </w:p>
        </w:tc>
        <w:tc>
          <w:tcPr>
            <w:tcW w:w="1006" w:type="pct"/>
            <w:gridSpan w:val="2"/>
            <w:tcBorders>
              <w:top w:val="single" w:sz="4" w:space="0" w:color="auto"/>
              <w:bottom w:val="triple" w:sz="4" w:space="0" w:color="auto"/>
            </w:tcBorders>
          </w:tcPr>
          <w:p w14:paraId="675EC700" w14:textId="77777777" w:rsidR="00EF76F0" w:rsidRPr="00EF76F0" w:rsidRDefault="00EF76F0" w:rsidP="00EE0427">
            <w:pPr>
              <w:rPr>
                <w:rFonts w:ascii="Gotham Rounded Book" w:hAnsi="Gotham Rounded Book"/>
                <w:b/>
              </w:rPr>
            </w:pPr>
            <w:r w:rsidRPr="00EF76F0">
              <w:rPr>
                <w:rFonts w:ascii="Gotham Rounded Book" w:hAnsi="Gotham Rounded Book"/>
                <w:b/>
              </w:rPr>
              <w:t>£</w:t>
            </w:r>
          </w:p>
        </w:tc>
      </w:tr>
    </w:tbl>
    <w:p w14:paraId="7E9D7F9C" w14:textId="77777777" w:rsidR="00DD1165" w:rsidRPr="00EF76F0" w:rsidRDefault="00DD1165" w:rsidP="002566B4">
      <w:pPr>
        <w:rPr>
          <w:rFonts w:ascii="Gotham Rounded Book" w:hAnsi="Gotham Rounded Book"/>
        </w:rPr>
      </w:pPr>
    </w:p>
    <w:sectPr w:rsidR="00DD1165" w:rsidRPr="00EF76F0" w:rsidSect="00EF76F0">
      <w:headerReference w:type="default" r:id="rId7"/>
      <w:footerReference w:type="default" r:id="rId8"/>
      <w:pgSz w:w="11900" w:h="16840"/>
      <w:pgMar w:top="720" w:right="720" w:bottom="720" w:left="720" w:header="1701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6C2B7" w14:textId="77777777" w:rsidR="00EF76F0" w:rsidRDefault="00EF76F0" w:rsidP="00E91BFA">
      <w:r>
        <w:separator/>
      </w:r>
    </w:p>
  </w:endnote>
  <w:endnote w:type="continuationSeparator" w:id="0">
    <w:p w14:paraId="0BC30F23" w14:textId="77777777" w:rsidR="00EF76F0" w:rsidRDefault="00EF76F0" w:rsidP="00E9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ok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B2073" w14:textId="77777777" w:rsidR="00DD1165" w:rsidRDefault="006C43AD">
    <w:pPr>
      <w:pStyle w:val="Foo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FB8B474" wp14:editId="5BEF9E54">
          <wp:simplePos x="0" y="0"/>
          <wp:positionH relativeFrom="column">
            <wp:posOffset>-923290</wp:posOffset>
          </wp:positionH>
          <wp:positionV relativeFrom="paragraph">
            <wp:posOffset>-1546225</wp:posOffset>
          </wp:positionV>
          <wp:extent cx="3296920" cy="2249805"/>
          <wp:effectExtent l="0" t="0" r="0" b="0"/>
          <wp:wrapNone/>
          <wp:docPr id="7" name="Graphic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>
                    <a:off x="0" y="0"/>
                    <a:ext cx="3296920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1" locked="0" layoutInCell="1" allowOverlap="1" wp14:anchorId="1299F4B4" wp14:editId="374D5E5B">
          <wp:simplePos x="0" y="0"/>
          <wp:positionH relativeFrom="column">
            <wp:posOffset>4324465</wp:posOffset>
          </wp:positionH>
          <wp:positionV relativeFrom="paragraph">
            <wp:posOffset>-2072469</wp:posOffset>
          </wp:positionV>
          <wp:extent cx="3297115" cy="2249805"/>
          <wp:effectExtent l="2857" t="0" r="0" b="0"/>
          <wp:wrapNone/>
          <wp:docPr id="8" name="Graphic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6392"/>
                  <a:stretch/>
                </pic:blipFill>
                <pic:spPr bwMode="auto">
                  <a:xfrm rot="16200000">
                    <a:off x="0" y="0"/>
                    <a:ext cx="3297115" cy="22498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58991" w14:textId="77777777" w:rsidR="00EF76F0" w:rsidRDefault="00EF76F0" w:rsidP="00E91BFA">
      <w:r>
        <w:separator/>
      </w:r>
    </w:p>
  </w:footnote>
  <w:footnote w:type="continuationSeparator" w:id="0">
    <w:p w14:paraId="163FC763" w14:textId="77777777" w:rsidR="00EF76F0" w:rsidRDefault="00EF76F0" w:rsidP="00E9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05A04" w14:textId="77777777" w:rsidR="00E91BFA" w:rsidRDefault="006C43A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CFE08B" wp14:editId="33E5F8E8">
              <wp:simplePos x="0" y="0"/>
              <wp:positionH relativeFrom="column">
                <wp:posOffset>1494692</wp:posOffset>
              </wp:positionH>
              <wp:positionV relativeFrom="paragraph">
                <wp:posOffset>-543804</wp:posOffset>
              </wp:positionV>
              <wp:extent cx="3042139" cy="597535"/>
              <wp:effectExtent l="0" t="0" r="635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42139" cy="5975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DD8D979" id="Rectangle 4" o:spid="_x0000_s1026" style="position:absolute;margin-left:117.7pt;margin-top:-42.8pt;width:239.55pt;height:4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" fillcolor="white [3212]" stroked="f" strokeweight="1pt"/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88AAFE7" wp14:editId="1B8AFFAC">
              <wp:simplePos x="0" y="0"/>
              <wp:positionH relativeFrom="margin">
                <wp:posOffset>-128319</wp:posOffset>
              </wp:positionH>
              <wp:positionV relativeFrom="paragraph">
                <wp:posOffset>2574925</wp:posOffset>
              </wp:positionV>
              <wp:extent cx="7227593" cy="7200000"/>
              <wp:effectExtent l="0" t="0" r="11430" b="13970"/>
              <wp:wrapNone/>
              <wp:docPr id="9" name="Oval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E298F0B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88AAFE7" id="Oval 9" o:spid="_x0000_s1026" style="position:absolute;margin-left:-10.1pt;margin-top:202.75pt;width:569.1pt;height:566.9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2E298F0B" w14:textId="77777777" w:rsidR="008C412B" w:rsidRDefault="008C412B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 w:rsidR="008C412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E7F194A" wp14:editId="2CFA0161">
              <wp:simplePos x="0" y="0"/>
              <wp:positionH relativeFrom="margin">
                <wp:posOffset>-1318358</wp:posOffset>
              </wp:positionH>
              <wp:positionV relativeFrom="paragraph">
                <wp:posOffset>2575512</wp:posOffset>
              </wp:positionV>
              <wp:extent cx="7227593" cy="7200000"/>
              <wp:effectExtent l="0" t="0" r="11430" b="13970"/>
              <wp:wrapNone/>
              <wp:docPr id="2" name="Oval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227593" cy="7200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27FA46F" w14:textId="77777777" w:rsidR="008C412B" w:rsidRDefault="008C412B" w:rsidP="008C412B">
                          <w:pPr>
                            <w:jc w:val="center"/>
                          </w:pPr>
                          <w:r>
                            <w:softHyphen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E7F194A" id="Oval 2" o:spid="_x0000_s1027" style="position:absolute;margin-left:-103.8pt;margin-top:202.8pt;width:569.1pt;height:5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" fillcolor="white [3212]" strokecolor="white [3212]" strokeweight="1pt">
              <v:stroke joinstyle="miter"/>
              <v:path arrowok="t"/>
              <o:lock v:ext="edit" aspectratio="t"/>
              <v:textbox>
                <w:txbxContent>
                  <w:p w14:paraId="327FA46F" w14:textId="77777777" w:rsidR="008C412B" w:rsidRDefault="008C412B" w:rsidP="008C412B">
                    <w:pPr>
                      <w:jc w:val="center"/>
                    </w:pPr>
                    <w:r>
                      <w:softHyphen/>
                    </w:r>
                  </w:p>
                </w:txbxContent>
              </v:textbox>
              <w10:wrap anchorx="margin"/>
            </v:oval>
          </w:pict>
        </mc:Fallback>
      </mc:AlternateContent>
    </w:r>
    <w:r w:rsidR="008C412B">
      <w:rPr>
        <w:noProof/>
      </w:rPr>
      <w:drawing>
        <wp:anchor distT="0" distB="0" distL="114300" distR="114300" simplePos="0" relativeHeight="251658240" behindDoc="1" locked="0" layoutInCell="1" allowOverlap="1" wp14:anchorId="0E13A362" wp14:editId="226FA279">
          <wp:simplePos x="0" y="0"/>
          <wp:positionH relativeFrom="margin">
            <wp:posOffset>-914400</wp:posOffset>
          </wp:positionH>
          <wp:positionV relativeFrom="margin">
            <wp:posOffset>-1266190</wp:posOffset>
          </wp:positionV>
          <wp:extent cx="7560945" cy="75349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9494"/>
                  <a:stretch/>
                </pic:blipFill>
                <pic:spPr bwMode="auto">
                  <a:xfrm>
                    <a:off x="0" y="0"/>
                    <a:ext cx="7560945" cy="75349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D5CF6"/>
    <w:multiLevelType w:val="hybridMultilevel"/>
    <w:tmpl w:val="16621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B7325"/>
    <w:multiLevelType w:val="hybridMultilevel"/>
    <w:tmpl w:val="667877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515D7"/>
    <w:multiLevelType w:val="hybridMultilevel"/>
    <w:tmpl w:val="1B6EC6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97058A"/>
    <w:multiLevelType w:val="multilevel"/>
    <w:tmpl w:val="5B702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B32FDA"/>
    <w:multiLevelType w:val="hybridMultilevel"/>
    <w:tmpl w:val="ABA6B022"/>
    <w:lvl w:ilvl="0" w:tplc="F4D898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B0BE2"/>
    <w:multiLevelType w:val="hybridMultilevel"/>
    <w:tmpl w:val="3300E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02D46"/>
    <w:multiLevelType w:val="hybridMultilevel"/>
    <w:tmpl w:val="37AC1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60CB1"/>
    <w:multiLevelType w:val="multilevel"/>
    <w:tmpl w:val="07D83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EF906B7"/>
    <w:multiLevelType w:val="multilevel"/>
    <w:tmpl w:val="A1746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FEB5C51"/>
    <w:multiLevelType w:val="hybridMultilevel"/>
    <w:tmpl w:val="35FE9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461726"/>
    <w:multiLevelType w:val="multilevel"/>
    <w:tmpl w:val="96329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6F0"/>
    <w:rsid w:val="00007061"/>
    <w:rsid w:val="00177818"/>
    <w:rsid w:val="002566B4"/>
    <w:rsid w:val="002A2885"/>
    <w:rsid w:val="00310F4F"/>
    <w:rsid w:val="00343377"/>
    <w:rsid w:val="003538EB"/>
    <w:rsid w:val="003C35ED"/>
    <w:rsid w:val="004157E1"/>
    <w:rsid w:val="004A20EB"/>
    <w:rsid w:val="004E2605"/>
    <w:rsid w:val="0055532B"/>
    <w:rsid w:val="005D1235"/>
    <w:rsid w:val="005F424E"/>
    <w:rsid w:val="0061131C"/>
    <w:rsid w:val="006C43AD"/>
    <w:rsid w:val="00746D70"/>
    <w:rsid w:val="007600C4"/>
    <w:rsid w:val="00787E29"/>
    <w:rsid w:val="007F2D51"/>
    <w:rsid w:val="007F2EDC"/>
    <w:rsid w:val="008557AC"/>
    <w:rsid w:val="008C412B"/>
    <w:rsid w:val="008D3480"/>
    <w:rsid w:val="008F0056"/>
    <w:rsid w:val="009007A2"/>
    <w:rsid w:val="00906EA4"/>
    <w:rsid w:val="009558FE"/>
    <w:rsid w:val="009A424C"/>
    <w:rsid w:val="009F2224"/>
    <w:rsid w:val="00A30173"/>
    <w:rsid w:val="00AA4D04"/>
    <w:rsid w:val="00AE39A2"/>
    <w:rsid w:val="00B54D6E"/>
    <w:rsid w:val="00B83FE1"/>
    <w:rsid w:val="00CC3C95"/>
    <w:rsid w:val="00CC4BB0"/>
    <w:rsid w:val="00CD6116"/>
    <w:rsid w:val="00D84436"/>
    <w:rsid w:val="00DD1165"/>
    <w:rsid w:val="00E26191"/>
    <w:rsid w:val="00E91BFA"/>
    <w:rsid w:val="00EA39B5"/>
    <w:rsid w:val="00EF76F0"/>
    <w:rsid w:val="00F25550"/>
    <w:rsid w:val="00FC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41E7C8"/>
  <w15:chartTrackingRefBased/>
  <w15:docId w15:val="{AFB035AC-C0F3-4F6F-86E0-3F5F971FA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38EB"/>
    <w:pPr>
      <w:spacing w:after="160" w:line="259" w:lineRule="auto"/>
      <w:jc w:val="center"/>
      <w:outlineLvl w:val="0"/>
    </w:pPr>
    <w:rPr>
      <w:rFonts w:ascii="Arial" w:eastAsia="Arial" w:hAnsi="Arial" w:cs="Arial"/>
      <w:b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1BFA"/>
  </w:style>
  <w:style w:type="paragraph" w:styleId="Footer">
    <w:name w:val="footer"/>
    <w:basedOn w:val="Normal"/>
    <w:link w:val="FooterChar"/>
    <w:uiPriority w:val="99"/>
    <w:unhideWhenUsed/>
    <w:rsid w:val="00E91B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1BFA"/>
  </w:style>
  <w:style w:type="character" w:styleId="PageNumber">
    <w:name w:val="page number"/>
    <w:basedOn w:val="DefaultParagraphFont"/>
    <w:uiPriority w:val="99"/>
    <w:semiHidden/>
    <w:unhideWhenUsed/>
    <w:rsid w:val="006C43AD"/>
  </w:style>
  <w:style w:type="character" w:customStyle="1" w:styleId="Heading1Char">
    <w:name w:val="Heading 1 Char"/>
    <w:basedOn w:val="DefaultParagraphFont"/>
    <w:link w:val="Heading1"/>
    <w:uiPriority w:val="9"/>
    <w:rsid w:val="003538EB"/>
    <w:rPr>
      <w:rFonts w:ascii="Arial" w:eastAsia="Arial" w:hAnsi="Arial" w:cs="Arial"/>
      <w:b/>
      <w:lang w:eastAsia="en-GB"/>
    </w:rPr>
  </w:style>
  <w:style w:type="character" w:styleId="Hyperlink">
    <w:name w:val="Hyperlink"/>
    <w:basedOn w:val="DefaultParagraphFont"/>
    <w:uiPriority w:val="99"/>
    <w:unhideWhenUsed/>
    <w:rsid w:val="003538EB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53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8EB"/>
    <w:pPr>
      <w:spacing w:after="160"/>
    </w:pPr>
    <w:rPr>
      <w:rFonts w:ascii="Calibri" w:eastAsia="Calibri" w:hAnsi="Calibri" w:cs="Calibri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38EB"/>
    <w:rPr>
      <w:rFonts w:ascii="Calibri" w:eastAsia="Calibri" w:hAnsi="Calibri" w:cs="Calibri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3538EB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eastAsia="en-GB"/>
    </w:rPr>
  </w:style>
  <w:style w:type="paragraph" w:styleId="NormalWeb">
    <w:name w:val="Normal (Web)"/>
    <w:basedOn w:val="Normal"/>
    <w:uiPriority w:val="99"/>
    <w:unhideWhenUsed/>
    <w:rsid w:val="003538E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customStyle="1" w:styleId="paragraph">
    <w:name w:val="paragraph"/>
    <w:basedOn w:val="Normal"/>
    <w:rsid w:val="002A2885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normaltextrun">
    <w:name w:val="normaltextrun"/>
    <w:basedOn w:val="DefaultParagraphFont"/>
    <w:rsid w:val="002A2885"/>
  </w:style>
  <w:style w:type="character" w:customStyle="1" w:styleId="eop">
    <w:name w:val="eop"/>
    <w:basedOn w:val="DefaultParagraphFont"/>
    <w:rsid w:val="002A2885"/>
  </w:style>
  <w:style w:type="table" w:styleId="TableGrid">
    <w:name w:val="Table Grid"/>
    <w:basedOn w:val="TableNormal"/>
    <w:uiPriority w:val="39"/>
    <w:rsid w:val="00EF76F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F7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9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omi.corp\OneDrive%20-%20englandnetball.co.uk\Governance%20Toolkit\Branded\3.%20Resolution%20Lead%20Role%20Description%20-%20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3. Resolution Lead Role Description - ND</Template>
  <TotalTime>10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Naomi Defroand</dc:creator>
  <cp:keywords/>
  <dc:description/>
  <cp:lastModifiedBy>Naomi Defroand</cp:lastModifiedBy>
  <cp:revision>1</cp:revision>
  <dcterms:created xsi:type="dcterms:W3CDTF">2022-02-21T09:38:00Z</dcterms:created>
  <dcterms:modified xsi:type="dcterms:W3CDTF">2022-02-21T09:48:00Z</dcterms:modified>
</cp:coreProperties>
</file>